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5B6" w:rsidRPr="00960301" w:rsidRDefault="001B7CD3" w:rsidP="0063091F">
      <w:pPr>
        <w:pStyle w:val="berschrift1"/>
        <w:framePr w:wrap="around"/>
      </w:pPr>
      <w:r w:rsidRPr="00960301">
        <w:t>Tauf</w:t>
      </w:r>
      <w:r w:rsidR="00D30A53" w:rsidRPr="00960301">
        <w:t>fest</w:t>
      </w:r>
    </w:p>
    <w:p w:rsidR="00D40177" w:rsidRPr="00960301" w:rsidRDefault="00D40177" w:rsidP="00A86DF4">
      <w:pPr>
        <w:pStyle w:val="berschrift2"/>
        <w:framePr w:wrap="around"/>
      </w:pPr>
      <w:r w:rsidRPr="00960301">
        <w:t>am Flu</w:t>
      </w:r>
      <w:r w:rsidR="00492CA8" w:rsidRPr="00960301">
        <w:t>ss</w:t>
      </w:r>
      <w:r w:rsidRPr="00960301">
        <w:t xml:space="preserve"> / am See / im Freibad / in der Natur</w:t>
      </w:r>
    </w:p>
    <w:p w:rsidR="00D40177" w:rsidRPr="00A86DF4" w:rsidRDefault="00D40177" w:rsidP="00D40177">
      <w:r w:rsidRPr="00A86DF4">
        <w:t>Pfingstsonntag, 08. Juni 2025, 10.00 Uhr Badestelle Mustersee, unterhalb Eingang</w:t>
      </w:r>
      <w:r w:rsidR="00920C6F" w:rsidRPr="00A86DF4">
        <w:t xml:space="preserve"> Musterseebad.</w:t>
      </w:r>
    </w:p>
    <w:p w:rsidR="00064E64" w:rsidRPr="00A86DF4" w:rsidRDefault="00E955E6" w:rsidP="00D40177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6A03FABB" wp14:editId="33402C2E">
            <wp:simplePos x="0" y="0"/>
            <wp:positionH relativeFrom="page">
              <wp:posOffset>8450217</wp:posOffset>
            </wp:positionH>
            <wp:positionV relativeFrom="page">
              <wp:posOffset>13448665</wp:posOffset>
            </wp:positionV>
            <wp:extent cx="1454150" cy="1057910"/>
            <wp:effectExtent l="0" t="0" r="0" b="8890"/>
            <wp:wrapNone/>
            <wp:docPr id="108858404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84047" name="Grafik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177" w:rsidRPr="00A86DF4">
        <w:t>Sie möchten mit Ihrer Taufe dabei sein? Da</w:t>
      </w:r>
      <w:bookmarkStart w:id="0" w:name="_GoBack"/>
      <w:bookmarkEnd w:id="0"/>
      <w:r w:rsidR="00D40177" w:rsidRPr="00A86DF4">
        <w:t>nn melden Sie sich gerne im Pfarramt.</w:t>
      </w:r>
    </w:p>
    <w:p w:rsidR="00920C6F" w:rsidRPr="00D30A53" w:rsidRDefault="00920C6F" w:rsidP="00920C6F">
      <w:pPr>
        <w:pStyle w:val="URLInternetadresse"/>
        <w:framePr w:wrap="around"/>
      </w:pPr>
      <w:r w:rsidRPr="00D30A53">
        <w:t>www.ev-musterhausen.de</w:t>
      </w:r>
    </w:p>
    <w:sectPr w:rsidR="00920C6F" w:rsidRPr="00D30A53" w:rsidSect="0003422B">
      <w:headerReference w:type="default" r:id="rId9"/>
      <w:footerReference w:type="default" r:id="rId10"/>
      <w:pgSz w:w="16840" w:h="23814" w:code="8"/>
      <w:pgMar w:top="11509" w:right="1134" w:bottom="1134" w:left="1134" w:header="709" w:footer="709" w:gutter="0"/>
      <w:cols w:space="708"/>
      <w:docGrid w:linePitch="87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1B20" w:rsidRDefault="00861B20" w:rsidP="00400E7E">
      <w:pPr>
        <w:spacing w:after="0" w:line="240" w:lineRule="auto"/>
      </w:pPr>
      <w:r>
        <w:separator/>
      </w:r>
    </w:p>
  </w:endnote>
  <w:endnote w:type="continuationSeparator" w:id="0">
    <w:p w:rsidR="00861B20" w:rsidRDefault="00861B20" w:rsidP="00400E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91F" w:rsidRDefault="0003422B">
    <w:pPr>
      <w:pStyle w:val="Fuzeile"/>
    </w:pPr>
    <w:r w:rsidRPr="0003422B">
      <w:rPr>
        <w:noProof/>
        <w:lang w:eastAsia="de-DE"/>
      </w:rPr>
      <w:drawing>
        <wp:anchor distT="0" distB="0" distL="114300" distR="114300" simplePos="0" relativeHeight="251858943" behindDoc="1" locked="0" layoutInCell="1" allowOverlap="1" wp14:anchorId="6B4CD286" wp14:editId="3C71A482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701655" cy="15119985"/>
          <wp:effectExtent l="0" t="0" r="4445" b="5715"/>
          <wp:wrapNone/>
          <wp:docPr id="1583376181" name="11mK-rgb-red 1.e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3376181" name="11mK-rgb-red 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1655" cy="151199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1B20" w:rsidRDefault="00861B20" w:rsidP="00400E7E">
      <w:pPr>
        <w:spacing w:after="0" w:line="240" w:lineRule="auto"/>
      </w:pPr>
      <w:r>
        <w:separator/>
      </w:r>
    </w:p>
  </w:footnote>
  <w:footnote w:type="continuationSeparator" w:id="0">
    <w:p w:rsidR="00861B20" w:rsidRDefault="00861B20" w:rsidP="00400E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3422B" w:rsidRPr="0003422B" w:rsidRDefault="0003422B" w:rsidP="0003422B">
    <w:pPr>
      <w:pStyle w:val="Kopfzeile"/>
    </w:pPr>
    <w:r w:rsidRPr="0003422B">
      <w:rPr>
        <w:noProof/>
        <w:lang w:eastAsia="de-DE"/>
      </w:rPr>
      <w:drawing>
        <wp:anchor distT="0" distB="0" distL="114300" distR="114300" simplePos="0" relativeHeight="251860991" behindDoc="1" locked="0" layoutInCell="1" allowOverlap="1" wp14:anchorId="54ADFC85" wp14:editId="4AD0E4E0">
          <wp:simplePos x="0" y="0"/>
          <wp:positionH relativeFrom="column">
            <wp:posOffset>7379071</wp:posOffset>
          </wp:positionH>
          <wp:positionV relativeFrom="paragraph">
            <wp:posOffset>6350</wp:posOffset>
          </wp:positionV>
          <wp:extent cx="2247900" cy="151193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nyConv.com__KleineWillkommen_CMYK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7900" cy="151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3091F" w:rsidRDefault="0063091F" w:rsidP="007E5CCB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43E53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98A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58E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502B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EE465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E014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D275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94AF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15CC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AA25A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C7D7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5DE44EC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6B78243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attachedTemplate r:id="rId1"/>
  <w:documentProtection w:formatting="1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22B"/>
    <w:rsid w:val="0003422B"/>
    <w:rsid w:val="00057BF1"/>
    <w:rsid w:val="00064E64"/>
    <w:rsid w:val="000830C8"/>
    <w:rsid w:val="000F030D"/>
    <w:rsid w:val="001464D4"/>
    <w:rsid w:val="00185F27"/>
    <w:rsid w:val="001B3B81"/>
    <w:rsid w:val="001B7CD3"/>
    <w:rsid w:val="001D1F88"/>
    <w:rsid w:val="001D2F3F"/>
    <w:rsid w:val="001D6AD4"/>
    <w:rsid w:val="001E3A87"/>
    <w:rsid w:val="00222940"/>
    <w:rsid w:val="00236E7F"/>
    <w:rsid w:val="00274B6A"/>
    <w:rsid w:val="0027692C"/>
    <w:rsid w:val="002D5FE1"/>
    <w:rsid w:val="002D7787"/>
    <w:rsid w:val="002F5287"/>
    <w:rsid w:val="0033059C"/>
    <w:rsid w:val="00344845"/>
    <w:rsid w:val="003F2166"/>
    <w:rsid w:val="00400E7E"/>
    <w:rsid w:val="0045472B"/>
    <w:rsid w:val="00460778"/>
    <w:rsid w:val="00492CA8"/>
    <w:rsid w:val="004A0C07"/>
    <w:rsid w:val="004C62AA"/>
    <w:rsid w:val="004C7AB8"/>
    <w:rsid w:val="004D4E87"/>
    <w:rsid w:val="00561BAB"/>
    <w:rsid w:val="005632D3"/>
    <w:rsid w:val="0057075C"/>
    <w:rsid w:val="005830C5"/>
    <w:rsid w:val="005B3597"/>
    <w:rsid w:val="005D5D75"/>
    <w:rsid w:val="0063091F"/>
    <w:rsid w:val="0068570B"/>
    <w:rsid w:val="006C380E"/>
    <w:rsid w:val="006E7C66"/>
    <w:rsid w:val="007C4702"/>
    <w:rsid w:val="007E5CCB"/>
    <w:rsid w:val="00802025"/>
    <w:rsid w:val="008066F7"/>
    <w:rsid w:val="00845D91"/>
    <w:rsid w:val="00861B20"/>
    <w:rsid w:val="008A12CD"/>
    <w:rsid w:val="008B5F7E"/>
    <w:rsid w:val="008B75A2"/>
    <w:rsid w:val="008C00AD"/>
    <w:rsid w:val="009119B4"/>
    <w:rsid w:val="00920C6F"/>
    <w:rsid w:val="00940885"/>
    <w:rsid w:val="009436DD"/>
    <w:rsid w:val="00960301"/>
    <w:rsid w:val="009A410C"/>
    <w:rsid w:val="009E0D29"/>
    <w:rsid w:val="009E28FE"/>
    <w:rsid w:val="00A01D5A"/>
    <w:rsid w:val="00A122EC"/>
    <w:rsid w:val="00A411FC"/>
    <w:rsid w:val="00A670CC"/>
    <w:rsid w:val="00A86DF4"/>
    <w:rsid w:val="00AC1ADA"/>
    <w:rsid w:val="00B24785"/>
    <w:rsid w:val="00B42214"/>
    <w:rsid w:val="00B4534E"/>
    <w:rsid w:val="00B84AA4"/>
    <w:rsid w:val="00B97805"/>
    <w:rsid w:val="00BA1BEA"/>
    <w:rsid w:val="00BB3362"/>
    <w:rsid w:val="00BB6AE2"/>
    <w:rsid w:val="00C50614"/>
    <w:rsid w:val="00C93679"/>
    <w:rsid w:val="00C96CF3"/>
    <w:rsid w:val="00CD0629"/>
    <w:rsid w:val="00D30A53"/>
    <w:rsid w:val="00D40177"/>
    <w:rsid w:val="00D45B0F"/>
    <w:rsid w:val="00D75C02"/>
    <w:rsid w:val="00DB3A8D"/>
    <w:rsid w:val="00DE1F29"/>
    <w:rsid w:val="00E955E6"/>
    <w:rsid w:val="00EF7357"/>
    <w:rsid w:val="00F35CD1"/>
    <w:rsid w:val="00F57948"/>
    <w:rsid w:val="00FC006D"/>
    <w:rsid w:val="00FC05B6"/>
    <w:rsid w:val="00FC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D3A8C3E-4D42-4E80-9D54-C751B76D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rebuchet MS" w:eastAsiaTheme="minorHAnsi" w:hAnsi="Trebuchet MS" w:cstheme="minorBidi"/>
        <w:sz w:val="64"/>
        <w:szCs w:val="64"/>
        <w:lang w:val="de-DE" w:eastAsia="en-US" w:bidi="ar-SA"/>
      </w:rPr>
    </w:rPrDefault>
    <w:pPrDefault>
      <w:pPr>
        <w:spacing w:after="660" w:line="7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locked="1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2"/>
    <w:qFormat/>
    <w:rsid w:val="00845D91"/>
  </w:style>
  <w:style w:type="paragraph" w:styleId="berschrift1">
    <w:name w:val="heading 1"/>
    <w:basedOn w:val="Standard"/>
    <w:next w:val="Standard"/>
    <w:link w:val="berschrift1Zchn"/>
    <w:qFormat/>
    <w:rsid w:val="0003422B"/>
    <w:pPr>
      <w:keepNext/>
      <w:keepLines/>
      <w:framePr w:wrap="around" w:vAnchor="page" w:hAnchor="text" w:y="5670"/>
      <w:spacing w:after="320" w:line="240" w:lineRule="auto"/>
      <w:outlineLvl w:val="0"/>
    </w:pPr>
    <w:rPr>
      <w:rFonts w:eastAsiaTheme="majorEastAsia" w:cstheme="majorBidi"/>
      <w:b/>
      <w:sz w:val="144"/>
      <w:szCs w:val="32"/>
    </w:rPr>
  </w:style>
  <w:style w:type="paragraph" w:styleId="berschrift2">
    <w:name w:val="heading 2"/>
    <w:basedOn w:val="berschrift1"/>
    <w:next w:val="Standard"/>
    <w:link w:val="berschrift2Zchn"/>
    <w:uiPriority w:val="1"/>
    <w:qFormat/>
    <w:rsid w:val="00A411FC"/>
    <w:pPr>
      <w:framePr w:wrap="around"/>
      <w:spacing w:after="0" w:line="900" w:lineRule="atLeast"/>
      <w:outlineLvl w:val="1"/>
    </w:pPr>
    <w:rPr>
      <w:sz w:val="8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411FC"/>
  </w:style>
  <w:style w:type="paragraph" w:styleId="Fuzeile">
    <w:name w:val="footer"/>
    <w:basedOn w:val="Standard"/>
    <w:link w:val="Fu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411FC"/>
  </w:style>
  <w:style w:type="character" w:customStyle="1" w:styleId="berschrift1Zchn">
    <w:name w:val="Überschrift 1 Zchn"/>
    <w:basedOn w:val="Absatz-Standardschriftart"/>
    <w:link w:val="berschrift1"/>
    <w:rsid w:val="0003422B"/>
    <w:rPr>
      <w:rFonts w:eastAsiaTheme="majorEastAsia" w:cstheme="majorBidi"/>
      <w:b/>
      <w:sz w:val="1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411FC"/>
    <w:rPr>
      <w:rFonts w:eastAsiaTheme="majorEastAsia" w:cstheme="majorBidi"/>
      <w:b/>
      <w:sz w:val="84"/>
      <w:szCs w:val="32"/>
    </w:rPr>
  </w:style>
  <w:style w:type="paragraph" w:customStyle="1" w:styleId="URLInternetadresse">
    <w:name w:val="URL Internetadresse"/>
    <w:basedOn w:val="Standard"/>
    <w:uiPriority w:val="3"/>
    <w:qFormat/>
    <w:rsid w:val="00D30A53"/>
    <w:pPr>
      <w:framePr w:wrap="around" w:vAnchor="page" w:hAnchor="text" w:y="22171"/>
      <w:spacing w:after="0"/>
    </w:pPr>
    <w:rPr>
      <w:b/>
      <w:color w:val="005E7E"/>
      <w:sz w:val="42"/>
    </w:rPr>
  </w:style>
  <w:style w:type="paragraph" w:styleId="Sprechblasentext">
    <w:name w:val="Balloon Text"/>
    <w:basedOn w:val="Standard"/>
    <w:link w:val="SprechblasentextZchn"/>
    <w:uiPriority w:val="99"/>
    <w:semiHidden/>
    <w:rsid w:val="002F52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F528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unden\Moni\EKIBA-Plakate-Feb-2025\In-Progress\Tauffest-Plakat-A3-All-in-on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9075A6-9C4A-4D2C-8972-BD05A83708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Tauffest-Plakat-A3-All-in-one.dotm</Template>
  <TotalTime>0</TotalTime>
  <Pages>1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brause</dc:creator>
  <cp:keywords/>
  <dc:description/>
  <cp:lastModifiedBy>brause</cp:lastModifiedBy>
  <cp:revision>2</cp:revision>
  <cp:lastPrinted>2025-02-26T17:26:00Z</cp:lastPrinted>
  <dcterms:created xsi:type="dcterms:W3CDTF">2025-02-26T17:15:00Z</dcterms:created>
  <dcterms:modified xsi:type="dcterms:W3CDTF">2025-02-26T17:26:00Z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leineWillkommenLogo">
    <vt:bool>true</vt:bool>
  </property>
  <property fmtid="{D5CDD505-2E9C-101B-9397-08002B2CF9AE}" pid="3" name="Hintergrundbild">
    <vt:lpwstr>ganzseitig-mit-Kreuz</vt:lpwstr>
  </property>
</Properties>
</file>